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441" w:rsidRPr="00280441" w:rsidRDefault="00280441" w:rsidP="00280441">
      <w:pPr>
        <w:pStyle w:val="Heading1"/>
      </w:pPr>
      <w:r w:rsidRPr="00280441">
        <w:t>Bidder Information Form</w:t>
      </w:r>
    </w:p>
    <w:p w:rsidR="00280441" w:rsidRDefault="00280441" w:rsidP="00B80322">
      <w:pPr>
        <w:spacing w:before="0" w:after="0" w:line="283" w:lineRule="auto"/>
        <w:ind w:left="1440" w:hanging="1440"/>
      </w:pPr>
      <w:r>
        <w:t xml:space="preserve">Tender </w:t>
      </w:r>
      <w:proofErr w:type="gramStart"/>
      <w:r>
        <w:t>For:</w:t>
      </w:r>
      <w:proofErr w:type="gramEnd"/>
      <w:r>
        <w:t xml:space="preserve"> </w:t>
      </w:r>
      <w:r>
        <w:tab/>
      </w:r>
      <w:r>
        <w:tab/>
      </w:r>
      <w:r w:rsidR="00B80322">
        <w:t>Framework for the Supply Delivery Installation &amp; Commissioning of a Double Planetary Mixer</w:t>
      </w:r>
      <w:bookmarkStart w:id="0" w:name="_GoBack"/>
      <w:bookmarkEnd w:id="0"/>
    </w:p>
    <w:p w:rsidR="00E432B2" w:rsidRDefault="00280441" w:rsidP="00280441">
      <w:pPr>
        <w:spacing w:before="0" w:after="0" w:line="283" w:lineRule="auto"/>
      </w:pPr>
      <w:r>
        <w:t xml:space="preserve">Tender Ref number: </w:t>
      </w:r>
      <w:r>
        <w:tab/>
      </w:r>
      <w:r w:rsidR="00B80322" w:rsidRPr="00B80322">
        <w:t>1590</w:t>
      </w:r>
    </w:p>
    <w:p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Name:</w:t>
            </w:r>
          </w:p>
          <w:p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Address :</w:t>
            </w:r>
          </w:p>
          <w:p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rsidTr="004345C0">
              <w:trPr>
                <w:cantSplit/>
                <w:trHeight w:val="744"/>
                <w:tblHeader/>
              </w:trPr>
              <w:tc>
                <w:tcPr>
                  <w:tcW w:w="850" w:type="dxa"/>
                  <w:shd w:val="clear" w:color="auto" w:fill="auto"/>
                  <w:vAlign w:val="center"/>
                </w:tcPr>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rsidTr="00583196">
              <w:trPr>
                <w:cantSplit/>
                <w:trHeight w:val="1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rsidTr="00583196">
              <w:trPr>
                <w:cantSplit/>
                <w:trHeight w:val="405"/>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35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23"/>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bl>
          <w:p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p>
        </w:tc>
      </w:tr>
      <w:tr w:rsidR="002208A4" w:rsidRPr="008559AB"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EE3" w:rsidRDefault="00C35EE3" w:rsidP="00BD4076">
      <w:pPr>
        <w:spacing w:before="0" w:after="0" w:line="240" w:lineRule="auto"/>
      </w:pPr>
      <w:r>
        <w:separator/>
      </w:r>
    </w:p>
  </w:endnote>
  <w:endnote w:type="continuationSeparator" w:id="0">
    <w:p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41" w:rsidRDefault="00280441">
    <w:pPr>
      <w:pStyle w:val="Footer"/>
    </w:pPr>
    <w:r>
      <w:rPr>
        <w:noProof/>
      </w:rPr>
      <mc:AlternateContent>
        <mc:Choice Requires="wpg">
          <w:drawing>
            <wp:anchor distT="0" distB="0" distL="114300" distR="114300" simplePos="0" relativeHeight="251665408" behindDoc="1" locked="0" layoutInCell="1" allowOverlap="1" wp14:anchorId="73F409D6" wp14:editId="742A4928">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41" w:rsidRDefault="00280441">
    <w:pPr>
      <w:pStyle w:val="Footer"/>
    </w:pPr>
    <w:r>
      <w:rPr>
        <w:noProof/>
      </w:rPr>
      <mc:AlternateContent>
        <mc:Choice Requires="wpg">
          <w:drawing>
            <wp:anchor distT="0" distB="0" distL="114300" distR="114300" simplePos="0" relativeHeight="251672576" behindDoc="1" locked="0" layoutInCell="1" allowOverlap="1" wp14:anchorId="3FD3A2C8" wp14:editId="35189678">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EE3" w:rsidRDefault="00C35EE3" w:rsidP="00BD4076">
      <w:pPr>
        <w:spacing w:before="0" w:after="0" w:line="240" w:lineRule="auto"/>
      </w:pPr>
      <w:r>
        <w:separator/>
      </w:r>
    </w:p>
  </w:footnote>
  <w:footnote w:type="continuationSeparator" w:id="0">
    <w:p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41" w:rsidRDefault="00280441">
    <w:pPr>
      <w:pStyle w:val="Header"/>
    </w:pPr>
    <w:r>
      <w:rPr>
        <w:noProof/>
      </w:rPr>
      <w:drawing>
        <wp:anchor distT="0" distB="0" distL="114300" distR="114300" simplePos="0" relativeHeight="251673600" behindDoc="1" locked="0" layoutInCell="1" allowOverlap="1" wp14:anchorId="15456B76" wp14:editId="23383EF3">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80322"/>
    <w:rsid w:val="00BD4076"/>
    <w:rsid w:val="00BE5EC2"/>
    <w:rsid w:val="00C35EE3"/>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500BF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2266A-2D30-467E-8F6C-B412015A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3</TotalTime>
  <Pages>4</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3</cp:revision>
  <cp:lastPrinted>2019-04-08T12:19:00Z</cp:lastPrinted>
  <dcterms:created xsi:type="dcterms:W3CDTF">2019-11-15T12:21:00Z</dcterms:created>
  <dcterms:modified xsi:type="dcterms:W3CDTF">2020-01-14T16:50:00Z</dcterms:modified>
</cp:coreProperties>
</file>